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C2A" w:rsidRDefault="00292C2A" w:rsidP="00C723C2">
      <w:r>
        <w:rPr>
          <w:noProof/>
        </w:rPr>
        <w:pict>
          <v:rect id="Dikdörtgen 6" o:spid="_x0000_s1026" style="position:absolute;margin-left:153pt;margin-top:-64.2pt;width:225pt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" fillcolor="#fc9">
            <v:textbox>
              <w:txbxContent>
                <w:p w:rsidR="00292C2A" w:rsidRPr="00CE489A" w:rsidRDefault="00292C2A" w:rsidP="00C723C2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BAYRAMPAŞA İLKÖĞRETİM OKULU KURS ÇALIŞMALARI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7" type="#_x0000_t98" style="position:absolute;margin-left:9pt;margin-top:-27pt;width:6in;height:81pt;z-index:-251657216;visibility:visible" wrapcoords="21188 -200 -38 2200 -38 21000 75 21600 412 21600 488 21600 562 19000 21638 19000 21638 1000 21600 400 21488 -200 21188 -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" strokecolor="red" strokeweight="1.5pt">
            <v:textbox>
              <w:txbxContent>
                <w:p w:rsidR="00292C2A" w:rsidRPr="004572DB" w:rsidRDefault="00292C2A" w:rsidP="00C723C2"/>
              </w:txbxContent>
            </v:textbox>
            <w10:wrap type="through"/>
          </v:shape>
        </w:pict>
      </w:r>
    </w:p>
    <w:p w:rsidR="00292C2A" w:rsidRDefault="00292C2A" w:rsidP="00C723C2">
      <w:r>
        <w:t>1. 247 sayısındaki 4 rakamının basamak değeri kaçtır?</w:t>
      </w:r>
    </w:p>
    <w:p w:rsidR="00292C2A" w:rsidRDefault="00292C2A" w:rsidP="00C723C2">
      <w:r>
        <w:t>A.200</w:t>
      </w:r>
      <w:r>
        <w:tab/>
      </w:r>
      <w:r>
        <w:tab/>
      </w:r>
      <w:r>
        <w:tab/>
        <w:t>B.42</w:t>
      </w:r>
      <w:r>
        <w:tab/>
      </w:r>
      <w:r>
        <w:tab/>
      </w:r>
      <w:r>
        <w:tab/>
        <w:t>C.40</w:t>
      </w:r>
    </w:p>
    <w:p w:rsidR="00292C2A" w:rsidRDefault="00292C2A" w:rsidP="00C723C2"/>
    <w:p w:rsidR="00292C2A" w:rsidRDefault="00292C2A" w:rsidP="00C723C2">
      <w:r>
        <w:t>2.İki basamaklı bir sayının rakamları yer değiştirirse aşağıdakilerden hangisi kesinlikle doğrudur?</w:t>
      </w:r>
    </w:p>
    <w:p w:rsidR="00292C2A" w:rsidRDefault="00292C2A" w:rsidP="00C723C2">
      <w:r>
        <w:t>A.sayı büyür</w:t>
      </w:r>
      <w:r>
        <w:tab/>
      </w:r>
      <w:r>
        <w:tab/>
        <w:t>B.sayı küçülür</w:t>
      </w:r>
      <w:r>
        <w:tab/>
      </w:r>
      <w:r>
        <w:tab/>
        <w:t>C.sayı değerleri toplamı değişmez</w:t>
      </w:r>
    </w:p>
    <w:p w:rsidR="00292C2A" w:rsidRDefault="00292C2A" w:rsidP="00C723C2"/>
    <w:p w:rsidR="00292C2A" w:rsidRDefault="00292C2A" w:rsidP="00C723C2">
      <w:r>
        <w:t>3.Ecrin bir sayının yüzler basamağını 5 artırıp, onlar basamağını 2 azalttığında 765 bulmuştur. Buna göre sayının ilk hali aşağıdakilerden hangisidir?</w:t>
      </w:r>
    </w:p>
    <w:p w:rsidR="00292C2A" w:rsidRDefault="00292C2A" w:rsidP="00C723C2">
      <w:r>
        <w:t>A.385</w:t>
      </w:r>
      <w:r>
        <w:tab/>
      </w:r>
      <w:r>
        <w:tab/>
      </w:r>
      <w:r>
        <w:tab/>
        <w:t>B.285</w:t>
      </w:r>
      <w:r>
        <w:tab/>
      </w:r>
      <w:r>
        <w:tab/>
      </w:r>
      <w:r>
        <w:tab/>
        <w:t>C.265</w:t>
      </w:r>
    </w:p>
    <w:p w:rsidR="00292C2A" w:rsidRDefault="00292C2A" w:rsidP="00C723C2"/>
    <w:p w:rsidR="00292C2A" w:rsidRDefault="00292C2A" w:rsidP="00C723C2">
      <w:r>
        <w:t>4.(600+2)=(6 yüzlük + ▲ onluk +2 birlik)</w:t>
      </w:r>
    </w:p>
    <w:p w:rsidR="00292C2A" w:rsidRDefault="00292C2A" w:rsidP="00C723C2">
      <w:r>
        <w:t>Yukarda çözümlenmiş şekli verilen sayı ile ilgili olarak ▲ yerine gelecek sayı aşağıdakilerden hangisidir?</w:t>
      </w:r>
    </w:p>
    <w:p w:rsidR="00292C2A" w:rsidRDefault="00292C2A" w:rsidP="00C723C2">
      <w:r>
        <w:t>A.0</w:t>
      </w:r>
      <w:r>
        <w:tab/>
      </w:r>
      <w:r>
        <w:tab/>
        <w:t xml:space="preserve">           B.1 </w:t>
      </w:r>
      <w:r>
        <w:tab/>
      </w:r>
      <w:r>
        <w:tab/>
      </w:r>
      <w:r>
        <w:tab/>
        <w:t>C.10</w:t>
      </w:r>
    </w:p>
    <w:p w:rsidR="00292C2A" w:rsidRDefault="00292C2A" w:rsidP="00C723C2"/>
    <w:p w:rsidR="00292C2A" w:rsidRDefault="00292C2A" w:rsidP="00C723C2">
      <w:r>
        <w:t>5. V+ lV işleminin sonucunun Romen rakamlarıyla yazılışı aşağıdakilerden hangisidir?</w:t>
      </w:r>
    </w:p>
    <w:p w:rsidR="00292C2A" w:rsidRDefault="00292C2A" w:rsidP="00C723C2">
      <w:r>
        <w:t>A.Vll                         B.lX                            C.X</w:t>
      </w:r>
    </w:p>
    <w:p w:rsidR="00292C2A" w:rsidRDefault="00292C2A" w:rsidP="00C723C2"/>
    <w:p w:rsidR="00292C2A" w:rsidRDefault="00292C2A" w:rsidP="00C723C2">
      <w:r>
        <w:t>6. 283 sayısının yuvarlanmış hali hangisidir?</w:t>
      </w:r>
    </w:p>
    <w:p w:rsidR="00292C2A" w:rsidRDefault="00292C2A" w:rsidP="00C723C2">
      <w:r>
        <w:t>A.280</w:t>
      </w:r>
      <w:r>
        <w:tab/>
      </w:r>
      <w:r>
        <w:tab/>
        <w:t xml:space="preserve">          B.285</w:t>
      </w:r>
      <w:r>
        <w:tab/>
      </w:r>
      <w:r>
        <w:tab/>
        <w:t xml:space="preserve">          C.290</w:t>
      </w:r>
    </w:p>
    <w:p w:rsidR="00292C2A" w:rsidRDefault="00292C2A" w:rsidP="00C723C2"/>
    <w:p w:rsidR="00292C2A" w:rsidRDefault="00292C2A" w:rsidP="00C723C2">
      <w:r>
        <w:t>7. 270 sayısına yuvarlanabilen kaç tane sayı vardır?</w:t>
      </w:r>
    </w:p>
    <w:p w:rsidR="00292C2A" w:rsidRDefault="00292C2A" w:rsidP="00C723C2">
      <w:r>
        <w:t>A.8</w:t>
      </w:r>
      <w:r>
        <w:tab/>
        <w:t xml:space="preserve">                      B7                               C.9</w:t>
      </w:r>
    </w:p>
    <w:p w:rsidR="00292C2A" w:rsidRDefault="00292C2A" w:rsidP="00C723C2"/>
    <w:p w:rsidR="00292C2A" w:rsidRDefault="00292C2A" w:rsidP="00C723C2">
      <w:r>
        <w:t>8. C&lt;182 +761 ifadesinin doğru olması için en büyük “C” sayısı kaç olmalıdır?</w:t>
      </w:r>
    </w:p>
    <w:p w:rsidR="00292C2A" w:rsidRDefault="00292C2A" w:rsidP="00C723C2">
      <w:r>
        <w:t>A.943</w:t>
      </w:r>
      <w:r>
        <w:tab/>
      </w:r>
      <w:r>
        <w:tab/>
        <w:t xml:space="preserve">         B.942                           C.941</w:t>
      </w:r>
    </w:p>
    <w:p w:rsidR="00292C2A" w:rsidRDefault="00292C2A" w:rsidP="00C723C2"/>
    <w:p w:rsidR="00292C2A" w:rsidRDefault="00292C2A" w:rsidP="00C723C2">
      <w:r>
        <w:t>9.     4CF          Yandaki toplama işleminde C ve F nin yerine gelecek rakamların</w:t>
      </w:r>
    </w:p>
    <w:p w:rsidR="00292C2A" w:rsidRDefault="00292C2A" w:rsidP="00C723C2">
      <w:r>
        <w:t xml:space="preserve">        F8C           toplamı kaçtır?</w:t>
      </w:r>
    </w:p>
    <w:p w:rsidR="00292C2A" w:rsidRDefault="00292C2A" w:rsidP="00C723C2">
      <w:pPr>
        <w:rPr>
          <w:b/>
        </w:rPr>
      </w:pPr>
      <w:r>
        <w:rPr>
          <w:noProof/>
        </w:rPr>
        <w:pict>
          <v:line id="Düz Bağlayıcı 4" o:spid="_x0000_s1028" style="position:absolute;z-index:251655168;visibility:visible" from="0,17.45pt" to="54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" strokeweight="2.25pt"/>
        </w:pict>
      </w:r>
      <w:r w:rsidRPr="00BC4BF4">
        <w:rPr>
          <w:b/>
        </w:rPr>
        <w:t>+</w:t>
      </w:r>
      <w:r w:rsidRPr="00BC4BF4">
        <w:rPr>
          <w:b/>
        </w:rPr>
        <w:tab/>
      </w:r>
    </w:p>
    <w:p w:rsidR="00292C2A" w:rsidRDefault="00292C2A" w:rsidP="00C723C2">
      <w:pPr>
        <w:rPr>
          <w:b/>
        </w:rPr>
      </w:pPr>
    </w:p>
    <w:p w:rsidR="00292C2A" w:rsidRDefault="00292C2A" w:rsidP="00C723C2">
      <w:pPr>
        <w:rPr>
          <w:b/>
        </w:rPr>
      </w:pPr>
      <w:r>
        <w:rPr>
          <w:b/>
        </w:rPr>
        <w:t xml:space="preserve">        783</w:t>
      </w:r>
    </w:p>
    <w:p w:rsidR="00292C2A" w:rsidRDefault="00292C2A" w:rsidP="00C723C2">
      <w:pPr>
        <w:rPr>
          <w:b/>
        </w:rPr>
      </w:pPr>
      <w:r>
        <w:rPr>
          <w:b/>
        </w:rPr>
        <w:t xml:space="preserve">  </w:t>
      </w:r>
      <w:r w:rsidRPr="00BC4BF4">
        <w:t>A.30                    B.10                               C.3</w:t>
      </w:r>
    </w:p>
    <w:p w:rsidR="00292C2A" w:rsidRDefault="00292C2A" w:rsidP="00C723C2">
      <w:pPr>
        <w:rPr>
          <w:b/>
        </w:rPr>
      </w:pPr>
    </w:p>
    <w:p w:rsidR="00292C2A" w:rsidRDefault="00292C2A" w:rsidP="00C723C2">
      <w:r>
        <w:rPr>
          <w:b/>
        </w:rPr>
        <w:t>10.</w:t>
      </w:r>
      <w:r>
        <w:t xml:space="preserve"> Yağmur doğduğunda annesi 25, babası 28 yaşındaydı yağmur şimdi 8 yaşında olduğuna göre üçünün yaşları toplamı kaçtır?</w:t>
      </w:r>
    </w:p>
    <w:p w:rsidR="00292C2A" w:rsidRDefault="00292C2A" w:rsidP="00C723C2">
      <w:r>
        <w:t xml:space="preserve">A.61                     B.69                               C.77 </w:t>
      </w:r>
    </w:p>
    <w:p w:rsidR="00292C2A" w:rsidRDefault="00292C2A" w:rsidP="00C723C2"/>
    <w:p w:rsidR="00292C2A" w:rsidRDefault="00292C2A" w:rsidP="00C723C2">
      <w:r>
        <w:t>11. A58    işleminde  A-B kaçtır?</w:t>
      </w:r>
    </w:p>
    <w:p w:rsidR="00292C2A" w:rsidRDefault="00292C2A" w:rsidP="00C723C2">
      <w:r>
        <w:t xml:space="preserve">      2B5</w:t>
      </w:r>
    </w:p>
    <w:p w:rsidR="00292C2A" w:rsidRDefault="00292C2A" w:rsidP="00C723C2">
      <w:r>
        <w:rPr>
          <w:noProof/>
        </w:rPr>
        <w:pict>
          <v:line id="Düz Bağlayıcı 3" o:spid="_x0000_s1029" style="position:absolute;z-index:251656192;visibility:visible" from="0,18.65pt" to="54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6tqJwIAADU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" strokeweight="1.5pt"/>
        </w:pict>
      </w:r>
      <w:r>
        <w:t xml:space="preserve"> _</w:t>
      </w:r>
    </w:p>
    <w:p w:rsidR="00292C2A" w:rsidRDefault="00292C2A" w:rsidP="00C723C2"/>
    <w:p w:rsidR="00292C2A" w:rsidRDefault="00292C2A" w:rsidP="00C723C2">
      <w:r>
        <w:t xml:space="preserve">     B4A</w:t>
      </w:r>
    </w:p>
    <w:p w:rsidR="00292C2A" w:rsidRDefault="00292C2A" w:rsidP="00C723C2">
      <w:r>
        <w:t>A.3                      B.2                                C.1</w:t>
      </w:r>
    </w:p>
    <w:p w:rsidR="00292C2A" w:rsidRDefault="00292C2A" w:rsidP="00C723C2"/>
    <w:p w:rsidR="00292C2A" w:rsidRDefault="00292C2A" w:rsidP="00C723C2"/>
    <w:p w:rsidR="00292C2A" w:rsidRDefault="00292C2A" w:rsidP="00C723C2">
      <w:r>
        <w:t>12. Bir çıkarma işleminde  eksilenden, çıkan ile farkın toplamı çıkarılırsa sonuç kaç olur?</w:t>
      </w:r>
    </w:p>
    <w:p w:rsidR="00292C2A" w:rsidRDefault="00292C2A" w:rsidP="00C723C2">
      <w:r>
        <w:t>A.0                     B.1                             C.2</w:t>
      </w:r>
    </w:p>
    <w:p w:rsidR="00292C2A" w:rsidRDefault="00292C2A" w:rsidP="00C723C2"/>
    <w:p w:rsidR="00292C2A" w:rsidRDefault="00292C2A" w:rsidP="00C723C2">
      <w:r>
        <w:t>13.    33</w:t>
      </w:r>
    </w:p>
    <w:p w:rsidR="00292C2A" w:rsidRDefault="00292C2A" w:rsidP="00C723C2">
      <w:r>
        <w:t xml:space="preserve">         25             Yandaki çarpma işleminde A+B kaçtır?</w:t>
      </w:r>
    </w:p>
    <w:p w:rsidR="00292C2A" w:rsidRDefault="00292C2A" w:rsidP="00C723C2">
      <w:r>
        <w:rPr>
          <w:noProof/>
        </w:rPr>
        <w:pict>
          <v:line id="Düz Bağlayıcı 2" o:spid="_x0000_s1030" style="position:absolute;z-index:251657216;visibility:visible" from="9pt,12pt" to="54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b3KAIAADU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" strokeweight="1.5pt"/>
        </w:pict>
      </w:r>
      <w:r>
        <w:t xml:space="preserve">   X</w:t>
      </w:r>
    </w:p>
    <w:p w:rsidR="00292C2A" w:rsidRDefault="00292C2A" w:rsidP="00C723C2">
      <w:r>
        <w:t xml:space="preserve">       1AB</w:t>
      </w:r>
    </w:p>
    <w:p w:rsidR="00292C2A" w:rsidRDefault="00292C2A" w:rsidP="00C723C2">
      <w:r>
        <w:t xml:space="preserve">       AA</w:t>
      </w:r>
    </w:p>
    <w:p w:rsidR="00292C2A" w:rsidRDefault="00292C2A" w:rsidP="00C723C2">
      <w:r>
        <w:t>+</w:t>
      </w:r>
    </w:p>
    <w:p w:rsidR="00292C2A" w:rsidRDefault="00292C2A" w:rsidP="00C723C2">
      <w:r>
        <w:rPr>
          <w:noProof/>
        </w:rPr>
        <w:pict>
          <v:line id="Düz Bağlayıcı 1" o:spid="_x0000_s1031" style="position:absolute;z-index:251658240;visibility:visible" from="0,1.8pt" to="54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" strokeweight="1.5pt"/>
        </w:pict>
      </w:r>
      <w:r>
        <w:t xml:space="preserve">       82B</w:t>
      </w:r>
    </w:p>
    <w:p w:rsidR="00292C2A" w:rsidRDefault="00292C2A" w:rsidP="00C723C2">
      <w:r>
        <w:t xml:space="preserve"> A.11                 B.17                          C.19</w:t>
      </w:r>
    </w:p>
    <w:p w:rsidR="00292C2A" w:rsidRDefault="00292C2A" w:rsidP="00C723C2"/>
    <w:p w:rsidR="00292C2A" w:rsidRDefault="00292C2A" w:rsidP="00C723C2">
      <w:r>
        <w:t>14. Durmuş 12 yaşındadır. Dedesinin yaşı Durmuş’un yaşının 6 katından 5 eksiktir.Durmuş’un dedesi kaç yaşındadır?</w:t>
      </w:r>
    </w:p>
    <w:p w:rsidR="00292C2A" w:rsidRDefault="00292C2A" w:rsidP="00C723C2">
      <w:r>
        <w:t>A 72                 B.67                          C.62</w:t>
      </w:r>
    </w:p>
    <w:p w:rsidR="00292C2A" w:rsidRDefault="00292C2A" w:rsidP="00C723C2"/>
    <w:p w:rsidR="00292C2A" w:rsidRDefault="00292C2A" w:rsidP="00C723C2">
      <w:r>
        <w:t xml:space="preserve">15. Tanesi 25 Ykr olan şekerden 16 tane aldım.Kaç YTL öderim?. </w:t>
      </w:r>
    </w:p>
    <w:p w:rsidR="00292C2A" w:rsidRDefault="00292C2A" w:rsidP="00C723C2">
      <w:r>
        <w:t>A.2 YTL          B.4 YTL                   C.8 YTL</w:t>
      </w:r>
    </w:p>
    <w:p w:rsidR="00292C2A" w:rsidRDefault="00292C2A" w:rsidP="00C723C2"/>
    <w:p w:rsidR="00292C2A" w:rsidRDefault="00292C2A" w:rsidP="00C723C2">
      <w:r>
        <w:t>16. (604 :4) + (725 : 5) işleminin sonucu kaçtır?</w:t>
      </w:r>
    </w:p>
    <w:p w:rsidR="00292C2A" w:rsidRDefault="00292C2A" w:rsidP="00C723C2">
      <w:r>
        <w:t>A.145               B.151                        C.296</w:t>
      </w:r>
    </w:p>
    <w:p w:rsidR="00292C2A" w:rsidRDefault="00292C2A" w:rsidP="00C723C2"/>
    <w:p w:rsidR="00292C2A" w:rsidRDefault="00292C2A" w:rsidP="00C723C2">
      <w:r>
        <w:t>17.Bir bölme işleminde bölen 23 ise, kalan en fazla kaç olur?</w:t>
      </w:r>
    </w:p>
    <w:p w:rsidR="00292C2A" w:rsidRDefault="00292C2A" w:rsidP="00C723C2">
      <w:r>
        <w:t xml:space="preserve"> A.22                B.23                         C.24</w:t>
      </w:r>
    </w:p>
    <w:p w:rsidR="00292C2A" w:rsidRDefault="00292C2A" w:rsidP="00C723C2"/>
    <w:p w:rsidR="00292C2A" w:rsidRDefault="00292C2A" w:rsidP="00C723C2">
      <w:r>
        <w:t>18.Kendisi ile iki katının toplamı 27 olan sayı kaçtır?</w:t>
      </w:r>
    </w:p>
    <w:p w:rsidR="00292C2A" w:rsidRDefault="00292C2A" w:rsidP="00C723C2">
      <w:r>
        <w:t xml:space="preserve">A.7                  B.9                            C.14   </w:t>
      </w:r>
    </w:p>
    <w:p w:rsidR="00292C2A" w:rsidRDefault="00292C2A" w:rsidP="00C723C2"/>
    <w:p w:rsidR="00292C2A" w:rsidRDefault="00292C2A" w:rsidP="00C723C2">
      <w:r>
        <w:t>19. Aşağıdaki bütünde taralı olarak verilen kesir sayısı hangisidir?</w:t>
      </w:r>
    </w:p>
    <w:p w:rsidR="00292C2A" w:rsidRPr="00BC4BF4" w:rsidRDefault="00292C2A" w:rsidP="00C723C2"/>
    <w:tbl>
      <w:tblPr>
        <w:tblW w:w="2457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"/>
        <w:gridCol w:w="491"/>
        <w:gridCol w:w="491"/>
        <w:gridCol w:w="492"/>
        <w:gridCol w:w="492"/>
      </w:tblGrid>
      <w:tr w:rsidR="00292C2A" w:rsidTr="00254216">
        <w:trPr>
          <w:trHeight w:val="309"/>
        </w:trPr>
        <w:tc>
          <w:tcPr>
            <w:tcW w:w="491" w:type="dxa"/>
            <w:shd w:val="clear" w:color="auto" w:fill="999999"/>
          </w:tcPr>
          <w:p w:rsidR="00292C2A" w:rsidRDefault="00292C2A" w:rsidP="00254216"/>
        </w:tc>
        <w:tc>
          <w:tcPr>
            <w:tcW w:w="491" w:type="dxa"/>
          </w:tcPr>
          <w:p w:rsidR="00292C2A" w:rsidRDefault="00292C2A" w:rsidP="00254216"/>
        </w:tc>
        <w:tc>
          <w:tcPr>
            <w:tcW w:w="491" w:type="dxa"/>
            <w:shd w:val="clear" w:color="auto" w:fill="999999"/>
          </w:tcPr>
          <w:p w:rsidR="00292C2A" w:rsidRDefault="00292C2A" w:rsidP="00254216"/>
        </w:tc>
        <w:tc>
          <w:tcPr>
            <w:tcW w:w="492" w:type="dxa"/>
          </w:tcPr>
          <w:p w:rsidR="00292C2A" w:rsidRDefault="00292C2A" w:rsidP="00254216"/>
        </w:tc>
        <w:tc>
          <w:tcPr>
            <w:tcW w:w="492" w:type="dxa"/>
          </w:tcPr>
          <w:p w:rsidR="00292C2A" w:rsidRDefault="00292C2A" w:rsidP="00254216"/>
        </w:tc>
      </w:tr>
      <w:tr w:rsidR="00292C2A" w:rsidTr="00254216">
        <w:trPr>
          <w:trHeight w:val="326"/>
        </w:trPr>
        <w:tc>
          <w:tcPr>
            <w:tcW w:w="491" w:type="dxa"/>
          </w:tcPr>
          <w:p w:rsidR="00292C2A" w:rsidRDefault="00292C2A" w:rsidP="00254216">
            <w:r>
              <w:t xml:space="preserve"> </w:t>
            </w:r>
          </w:p>
        </w:tc>
        <w:tc>
          <w:tcPr>
            <w:tcW w:w="491" w:type="dxa"/>
            <w:shd w:val="clear" w:color="auto" w:fill="999999"/>
          </w:tcPr>
          <w:p w:rsidR="00292C2A" w:rsidRDefault="00292C2A" w:rsidP="00254216"/>
        </w:tc>
        <w:tc>
          <w:tcPr>
            <w:tcW w:w="491" w:type="dxa"/>
          </w:tcPr>
          <w:p w:rsidR="00292C2A" w:rsidRDefault="00292C2A" w:rsidP="00254216"/>
        </w:tc>
        <w:tc>
          <w:tcPr>
            <w:tcW w:w="492" w:type="dxa"/>
            <w:shd w:val="clear" w:color="auto" w:fill="999999"/>
          </w:tcPr>
          <w:p w:rsidR="00292C2A" w:rsidRDefault="00292C2A" w:rsidP="00254216"/>
        </w:tc>
        <w:tc>
          <w:tcPr>
            <w:tcW w:w="492" w:type="dxa"/>
          </w:tcPr>
          <w:p w:rsidR="00292C2A" w:rsidRDefault="00292C2A" w:rsidP="00254216"/>
        </w:tc>
      </w:tr>
    </w:tbl>
    <w:p w:rsidR="00292C2A" w:rsidRDefault="00292C2A" w:rsidP="00C723C2">
      <w:r>
        <w:t xml:space="preserve">  </w:t>
      </w:r>
    </w:p>
    <w:p w:rsidR="00292C2A" w:rsidRDefault="00292C2A" w:rsidP="00C723C2">
      <w:r>
        <w:t xml:space="preserve"> A. </w:t>
      </w:r>
      <w:r w:rsidRPr="009E2AF4">
        <w:rPr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4" o:title=""/>
          </v:shape>
          <o:OLEObject Type="Embed" ProgID="Equation.3" ShapeID="_x0000_i1025" DrawAspect="Content" ObjectID="_1357321776" r:id="rId5"/>
        </w:object>
      </w:r>
      <w:r>
        <w:t xml:space="preserve">                 B.</w:t>
      </w:r>
      <w:r w:rsidRPr="009E2AF4">
        <w:rPr>
          <w:position w:val="-24"/>
        </w:rPr>
        <w:object w:dxaOrig="320" w:dyaOrig="620">
          <v:shape id="_x0000_i1026" type="#_x0000_t75" style="width:15.75pt;height:30.75pt" o:ole="">
            <v:imagedata r:id="rId6" o:title=""/>
          </v:shape>
          <o:OLEObject Type="Embed" ProgID="Equation.3" ShapeID="_x0000_i1026" DrawAspect="Content" ObjectID="_1357321777" r:id="rId7"/>
        </w:object>
      </w:r>
      <w:r>
        <w:t xml:space="preserve">                   C.</w:t>
      </w:r>
      <w:r w:rsidRPr="009E2AF4">
        <w:rPr>
          <w:position w:val="-24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357321778" r:id="rId9"/>
        </w:object>
      </w:r>
    </w:p>
    <w:p w:rsidR="00292C2A" w:rsidRDefault="00292C2A" w:rsidP="00C723C2"/>
    <w:p w:rsidR="00292C2A" w:rsidRDefault="00292C2A" w:rsidP="00C723C2"/>
    <w:p w:rsidR="00292C2A" w:rsidRDefault="00292C2A" w:rsidP="00C723C2">
      <w:r>
        <w:t xml:space="preserve">20. Apartmanımızın </w:t>
      </w:r>
      <w:r w:rsidRPr="009E2AF4">
        <w:rPr>
          <w:position w:val="-24"/>
        </w:rPr>
        <w:object w:dxaOrig="240" w:dyaOrig="620">
          <v:shape id="_x0000_i1028" type="#_x0000_t75" style="width:12pt;height:30.75pt" o:ole="">
            <v:imagedata r:id="rId10" o:title=""/>
          </v:shape>
          <o:OLEObject Type="Embed" ProgID="Equation.3" ShapeID="_x0000_i1028" DrawAspect="Content" ObjectID="_1357321779" r:id="rId11"/>
        </w:object>
      </w:r>
      <w:r>
        <w:t xml:space="preserve"> ü bayandır. Apartmanımızda 36 kişi olduğuna göre, erkeklerin sayısı kaçtır?</w:t>
      </w:r>
    </w:p>
    <w:p w:rsidR="00292C2A" w:rsidRDefault="00292C2A" w:rsidP="00C723C2"/>
    <w:p w:rsidR="00292C2A" w:rsidRDefault="00292C2A" w:rsidP="00C723C2">
      <w:r>
        <w:t>A.12                    B.24                  C.30</w:t>
      </w:r>
    </w:p>
    <w:p w:rsidR="00292C2A" w:rsidRDefault="00292C2A" w:rsidP="00C723C2"/>
    <w:p w:rsidR="00292C2A" w:rsidRDefault="00292C2A" w:rsidP="00C723C2"/>
    <w:p w:rsidR="00292C2A" w:rsidRDefault="00292C2A" w:rsidP="00C723C2"/>
    <w:p w:rsidR="00292C2A" w:rsidRDefault="00292C2A" w:rsidP="00C723C2">
      <w:r>
        <w:t xml:space="preserve">                                                                                             </w:t>
      </w:r>
    </w:p>
    <w:p w:rsidR="00292C2A" w:rsidRDefault="00292C2A" w:rsidP="00C723C2"/>
    <w:p w:rsidR="00292C2A" w:rsidRPr="004572DB" w:rsidRDefault="00292C2A" w:rsidP="00C723C2"/>
    <w:p w:rsidR="00292C2A" w:rsidRPr="004572DB" w:rsidRDefault="00292C2A" w:rsidP="00C723C2"/>
    <w:p w:rsidR="00292C2A" w:rsidRPr="004572DB" w:rsidRDefault="00292C2A" w:rsidP="00C723C2"/>
    <w:p w:rsidR="00292C2A" w:rsidRPr="004572DB" w:rsidRDefault="00292C2A" w:rsidP="00C723C2"/>
    <w:p w:rsidR="00292C2A" w:rsidRPr="004572DB" w:rsidRDefault="00292C2A" w:rsidP="00C723C2"/>
    <w:p w:rsidR="00292C2A" w:rsidRPr="004572DB" w:rsidRDefault="00292C2A" w:rsidP="00C723C2"/>
    <w:p w:rsidR="00292C2A" w:rsidRPr="004572DB" w:rsidRDefault="00292C2A" w:rsidP="00C723C2"/>
    <w:p w:rsidR="00292C2A" w:rsidRPr="004572DB" w:rsidRDefault="00292C2A" w:rsidP="00C723C2"/>
    <w:p w:rsidR="00292C2A" w:rsidRPr="004572DB" w:rsidRDefault="00292C2A" w:rsidP="00C723C2"/>
    <w:p w:rsidR="00292C2A" w:rsidRPr="004572DB" w:rsidRDefault="00292C2A" w:rsidP="00C723C2"/>
    <w:p w:rsidR="00292C2A" w:rsidRDefault="00292C2A" w:rsidP="00C723C2"/>
    <w:p w:rsidR="00292C2A" w:rsidRDefault="00292C2A" w:rsidP="00C723C2"/>
    <w:p w:rsidR="00292C2A" w:rsidRPr="004572DB" w:rsidRDefault="00292C2A" w:rsidP="00C723C2">
      <w:pPr>
        <w:jc w:val="center"/>
      </w:pPr>
    </w:p>
    <w:bookmarkStart w:id="0" w:name="_GoBack"/>
    <w:bookmarkEnd w:id="0"/>
    <w:p w:rsidR="00292C2A" w:rsidRDefault="00292C2A" w:rsidP="00ED5277">
      <w:pPr>
        <w:jc w:val="both"/>
        <w:rPr>
          <w:rFonts w:ascii="Hand writing Mutlu" w:hAnsi="Hand writing Mutlu"/>
          <w:color w:val="C0C0C0"/>
          <w:sz w:val="16"/>
          <w:szCs w:val="16"/>
        </w:rPr>
      </w:pPr>
      <w:r>
        <w:rPr>
          <w:rFonts w:ascii="Hand writing Mutlu" w:hAnsi="Hand writing Mutlu"/>
          <w:color w:val="C0C0C0"/>
          <w:sz w:val="16"/>
          <w:szCs w:val="16"/>
        </w:rPr>
        <w:fldChar w:fldCharType="begin"/>
      </w:r>
      <w:r>
        <w:rPr>
          <w:rFonts w:ascii="Hand writing Mutlu" w:hAnsi="Hand writing Mutlu"/>
          <w:color w:val="C0C0C0"/>
          <w:sz w:val="16"/>
          <w:szCs w:val="16"/>
        </w:rPr>
        <w:instrText xml:space="preserve"> HYPERLINK "http://www.sorubak.com/" </w:instrText>
      </w:r>
      <w:r>
        <w:rPr>
          <w:rFonts w:ascii="Hand writing Mutlu" w:hAnsi="Hand writing Mutlu"/>
          <w:color w:val="C0C0C0"/>
          <w:sz w:val="16"/>
          <w:szCs w:val="16"/>
        </w:rPr>
        <w:fldChar w:fldCharType="separate"/>
      </w:r>
      <w:r>
        <w:rPr>
          <w:rStyle w:val="Hyperlink"/>
          <w:rFonts w:ascii="Hand writing Mutlu" w:hAnsi="Hand writing Mutlu"/>
          <w:color w:val="C0C0C0"/>
          <w:sz w:val="16"/>
          <w:szCs w:val="16"/>
        </w:rPr>
        <w:t>www.sorubak.com</w:t>
      </w:r>
      <w:r>
        <w:rPr>
          <w:rFonts w:ascii="Hand writing Mutlu" w:hAnsi="Hand writing Mutlu"/>
          <w:color w:val="C0C0C0"/>
          <w:sz w:val="16"/>
          <w:szCs w:val="16"/>
        </w:rPr>
        <w:fldChar w:fldCharType="end"/>
      </w:r>
      <w:r>
        <w:rPr>
          <w:rFonts w:ascii="Hand writing Mutlu" w:hAnsi="Hand writing Mutlu"/>
          <w:color w:val="C0C0C0"/>
          <w:sz w:val="16"/>
          <w:szCs w:val="16"/>
        </w:rPr>
        <w:t xml:space="preserve"> </w:t>
      </w:r>
    </w:p>
    <w:p w:rsidR="00292C2A" w:rsidRDefault="00292C2A"/>
    <w:sectPr w:rsidR="00292C2A" w:rsidSect="001270A6">
      <w:pgSz w:w="11906" w:h="16838"/>
      <w:pgMar w:top="1417" w:right="1417" w:bottom="1417" w:left="1417" w:header="708" w:footer="708" w:gutter="0"/>
      <w:pgBorders w:offsetFrom="page">
        <w:top w:val="couponCutoutDashes" w:sz="18" w:space="24" w:color="auto"/>
        <w:left w:val="couponCutoutDashes" w:sz="18" w:space="24" w:color="auto"/>
        <w:bottom w:val="couponCutoutDashes" w:sz="18" w:space="24" w:color="auto"/>
        <w:right w:val="couponCutoutDashes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686"/>
    <w:rsid w:val="001270A6"/>
    <w:rsid w:val="001A0E59"/>
    <w:rsid w:val="00241AF2"/>
    <w:rsid w:val="00254216"/>
    <w:rsid w:val="00292C2A"/>
    <w:rsid w:val="004572DB"/>
    <w:rsid w:val="006D64B6"/>
    <w:rsid w:val="006E67AB"/>
    <w:rsid w:val="009C6686"/>
    <w:rsid w:val="009E2AF4"/>
    <w:rsid w:val="00BC4BF4"/>
    <w:rsid w:val="00C723C2"/>
    <w:rsid w:val="00CE489A"/>
    <w:rsid w:val="00ED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3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D52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0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459</Words>
  <Characters>2622</Characters>
  <Application>Microsoft Office Outlook</Application>
  <DocSecurity>0</DocSecurity>
  <Lines>0</Lines>
  <Paragraphs>0</Paragraphs>
  <ScaleCrop>false</ScaleCrop>
  <Company>çati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edanur</cp:lastModifiedBy>
  <cp:revision>3</cp:revision>
  <dcterms:created xsi:type="dcterms:W3CDTF">2010-12-24T13:32:00Z</dcterms:created>
  <dcterms:modified xsi:type="dcterms:W3CDTF">2011-01-23T19:03:00Z</dcterms:modified>
</cp:coreProperties>
</file>